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High Peak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High Peak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High Peak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High Peak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High Peak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High Peak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47.6% </w:t>
      </w:r>
      <w:r w:rsidRPr="004747BF">
        <w:rPr>
          <w:rFonts w:ascii="Libre Franklin Light" w:eastAsia="Times New Roman" w:hAnsi="Libre Franklin Light" w:cs="Calibri Light"/>
        </w:rPr>
        <w:t xml:space="preserve">of those respondents classified as PGSI 8+ in High Peak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High Peak is estimated to be </w:t>
      </w:r>
      <w:r w:rsidRPr="00773DF7">
        <w:rPr>
          <w:rFonts w:ascii="Libre Franklin Light" w:eastAsia="Times New Roman" w:hAnsi="Libre Franklin Light" w:cs="Calibri Light"/>
          <w:b/>
          <w:bCs/>
          <w:color w:val="C45911" w:themeColor="accent2" w:themeShade="BF"/>
        </w:rPr>
        <w:t xml:space="preserve">£1,559,808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High Peak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High Peak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High Peak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High Peak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igh Pea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High Peak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igh Pea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High Peak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High Peak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igh Pea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High Peak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High Peak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High Peak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High Peak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High Peak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High Peak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£1,559,808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High Peak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£25,407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£525,425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£37,640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£10,586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£19,408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£941,342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£1,559,808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High Peak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High Peak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 Peak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 Peak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 Peak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 Peak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High Peak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High Peak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High Peak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High Peak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High Peak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High Peak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FC9079B-8DF7-4706-9167-133AB4541E9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